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7C6" w:rsidRPr="008978B2" w:rsidRDefault="003617C6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3617C6" w:rsidRPr="008978B2" w:rsidRDefault="003617C6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08.05.2017</w:t>
      </w:r>
    </w:p>
    <w:p w:rsidR="003617C6" w:rsidRDefault="003617C6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3617C6" w:rsidRPr="00947621" w:rsidRDefault="003617C6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3617C6" w:rsidRPr="008978B2" w:rsidRDefault="003617C6" w:rsidP="00B711CE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3617C6" w:rsidRDefault="003617C6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617C6" w:rsidRPr="008978B2" w:rsidRDefault="003617C6" w:rsidP="001768DA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3617C6" w:rsidRPr="008978B2" w:rsidRDefault="003617C6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617C6" w:rsidRPr="008978B2" w:rsidRDefault="003617C6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3617C6" w:rsidRPr="008978B2" w:rsidRDefault="003617C6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3617C6" w:rsidRPr="008978B2" w:rsidRDefault="003617C6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617C6" w:rsidRPr="008978B2" w:rsidRDefault="003617C6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“KİM BUNLAR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bütünleştirilmiş Türkçe Dil-Oyun 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3617C6" w:rsidRDefault="003617C6" w:rsidP="001D54DE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617C6" w:rsidRPr="00633088" w:rsidRDefault="003617C6" w:rsidP="001D54DE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Öğle Yemeği, Temizlik</w:t>
      </w:r>
    </w:p>
    <w:p w:rsidR="003617C6" w:rsidRPr="00633088" w:rsidRDefault="003617C6" w:rsidP="001D54DE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3617C6" w:rsidRPr="00633088" w:rsidRDefault="003617C6" w:rsidP="001D54DE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Kahvaltı, Temizlik</w:t>
      </w:r>
    </w:p>
    <w:p w:rsidR="003617C6" w:rsidRPr="00633088" w:rsidRDefault="003617C6" w:rsidP="001D54DE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617C6" w:rsidRPr="00633088" w:rsidRDefault="003617C6" w:rsidP="001D54DE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Etkinlik Zamanı</w:t>
      </w:r>
    </w:p>
    <w:p w:rsidR="003617C6" w:rsidRPr="0074215C" w:rsidRDefault="003617C6" w:rsidP="001D54DE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‘’ </w:t>
      </w:r>
      <w:bookmarkStart w:id="0" w:name="_GoBack"/>
      <w:r>
        <w:rPr>
          <w:rFonts w:ascii="Comic Sans MS" w:hAnsi="Comic Sans MS"/>
          <w:sz w:val="20"/>
          <w:szCs w:val="20"/>
        </w:rPr>
        <w:t xml:space="preserve">KAVRAM PANOSU  </w:t>
      </w:r>
      <w:bookmarkEnd w:id="0"/>
      <w:r w:rsidRPr="0074215C">
        <w:rPr>
          <w:rFonts w:ascii="Comic Sans MS" w:hAnsi="Comic Sans MS"/>
          <w:sz w:val="20"/>
          <w:szCs w:val="20"/>
        </w:rPr>
        <w:t>’’</w:t>
      </w:r>
      <w:r>
        <w:rPr>
          <w:rFonts w:ascii="Comic Sans MS" w:hAnsi="Comic Sans MS"/>
          <w:sz w:val="20"/>
          <w:szCs w:val="20"/>
        </w:rPr>
        <w:t xml:space="preserve"> isimli </w:t>
      </w:r>
      <w:r w:rsidRPr="0074215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sanat </w:t>
      </w:r>
      <w:r w:rsidRPr="0074215C">
        <w:rPr>
          <w:rFonts w:ascii="Comic Sans MS" w:hAnsi="Comic Sans MS"/>
          <w:sz w:val="20"/>
          <w:szCs w:val="20"/>
        </w:rPr>
        <w:t>etkinliği</w:t>
      </w:r>
    </w:p>
    <w:p w:rsidR="003617C6" w:rsidRPr="00633088" w:rsidRDefault="003617C6" w:rsidP="001D54DE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Oyun Zamanı</w:t>
      </w:r>
    </w:p>
    <w:p w:rsidR="003617C6" w:rsidRPr="0074215C" w:rsidRDefault="003617C6" w:rsidP="001D54DE">
      <w:pPr>
        <w:pStyle w:val="NoSpacing"/>
        <w:rPr>
          <w:rFonts w:ascii="Comic Sans MS" w:hAnsi="Comic Sans MS"/>
          <w:sz w:val="20"/>
          <w:szCs w:val="20"/>
        </w:rPr>
      </w:pPr>
      <w:r w:rsidRPr="0074215C">
        <w:rPr>
          <w:rFonts w:ascii="Comic Sans MS" w:hAnsi="Comic Sans MS"/>
          <w:sz w:val="20"/>
          <w:szCs w:val="20"/>
        </w:rPr>
        <w:t>Öğrenme merkezlerinde oyun</w:t>
      </w:r>
    </w:p>
    <w:p w:rsidR="003617C6" w:rsidRPr="008978B2" w:rsidRDefault="003617C6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617C6" w:rsidRPr="008978B2" w:rsidRDefault="003617C6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3617C6" w:rsidRPr="008978B2" w:rsidRDefault="003617C6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3617C6" w:rsidRPr="008978B2" w:rsidRDefault="003617C6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617C6" w:rsidRPr="008978B2" w:rsidRDefault="003617C6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3617C6" w:rsidRPr="008978B2" w:rsidRDefault="003617C6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3617C6" w:rsidRPr="008978B2" w:rsidRDefault="003617C6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3617C6" w:rsidRDefault="003617C6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3617C6" w:rsidRPr="008978B2" w:rsidRDefault="003617C6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3617C6" w:rsidRDefault="003617C6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3617C6" w:rsidRPr="00881408" w:rsidRDefault="003617C6" w:rsidP="00881408"/>
    <w:p w:rsidR="003617C6" w:rsidRDefault="003617C6" w:rsidP="00371A7D">
      <w:pPr>
        <w:pStyle w:val="Subtitle"/>
        <w:tabs>
          <w:tab w:val="left" w:pos="6045"/>
          <w:tab w:val="center" w:pos="7002"/>
        </w:tabs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3617C6" w:rsidRPr="00AD188D" w:rsidRDefault="003617C6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KİM BUNLAR</w:t>
      </w:r>
    </w:p>
    <w:p w:rsidR="003617C6" w:rsidRPr="00436F22" w:rsidRDefault="003617C6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Türkçe-oyun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(bütünleştirilmiş- Büyük grup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3617C6" w:rsidRPr="00436F22" w:rsidRDefault="003617C6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3617C6" w:rsidRPr="00BB3A48" w:rsidRDefault="003617C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4.15pt;width:303pt;height:38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">
            <v:textbox>
              <w:txbxContent>
                <w:p w:rsidR="003617C6" w:rsidRDefault="003617C6" w:rsidP="00D46B5F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3617C6" w:rsidRDefault="003617C6" w:rsidP="0013798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 GELİŞİM</w:t>
                  </w:r>
                </w:p>
                <w:p w:rsidR="003617C6" w:rsidRPr="00177D55" w:rsidRDefault="003617C6" w:rsidP="00177D5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Kazanım 2:Nesne/durum/olayla ilgili tahminde bulunur.</w:t>
                  </w:r>
                </w:p>
                <w:p w:rsidR="003617C6" w:rsidRDefault="003617C6" w:rsidP="00177D5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Nesne/durum/olayın ipuçlarını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İpuçlarını birleştirerek tahminini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Gerçek durumu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Tahmini ile gerçek durumu karşılaştırır.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3617C6" w:rsidRPr="00177D55" w:rsidRDefault="003617C6" w:rsidP="00177D5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Kazanım 3: Algıladıklarını hatırlar.</w:t>
                  </w:r>
                </w:p>
                <w:p w:rsidR="003617C6" w:rsidRDefault="003617C6" w:rsidP="00177D5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 xml:space="preserve">Nesne/durum/olayı bir süre sonra yeniden söyler.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Hatırladıklarını yeni durumlarda kullanır.</w:t>
                  </w:r>
                </w:p>
                <w:p w:rsidR="003617C6" w:rsidRPr="00177D55" w:rsidRDefault="003617C6" w:rsidP="00177D5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Kazanım 10: Mekânda konumla ilgili yönergeleri uygular.</w:t>
                  </w:r>
                </w:p>
                <w:p w:rsidR="003617C6" w:rsidRDefault="003617C6" w:rsidP="00177D5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Nesnenin mekândaki konumunu söyler. Yönergeye uygun olarak nesneyi doğru yere yerleştirir. Mekânda konum alır.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Harita ve krokiyi kullanır.</w:t>
                  </w:r>
                </w:p>
                <w:p w:rsidR="003617C6" w:rsidRPr="00177D55" w:rsidRDefault="003617C6" w:rsidP="00177D5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Kazanım 13: Günlük yaşamda kullanılan sembolleri tanır.</w:t>
                  </w:r>
                </w:p>
                <w:p w:rsidR="003617C6" w:rsidRPr="00177D55" w:rsidRDefault="003617C6" w:rsidP="00177D5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Verilen açıklamaya uygun sembolü gösterir.</w:t>
                  </w:r>
                </w:p>
                <w:p w:rsidR="003617C6" w:rsidRDefault="003617C6" w:rsidP="00177D5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Gösterilen sembolün anlamını söyler.</w:t>
                  </w:r>
                </w:p>
                <w:p w:rsidR="003617C6" w:rsidRPr="00177D55" w:rsidRDefault="003617C6" w:rsidP="0013798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3617C6" w:rsidRPr="00177D55" w:rsidRDefault="003617C6" w:rsidP="00177D5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Kazanım 5: Dili iletişim amacıyla kullanır.</w:t>
                  </w:r>
                </w:p>
                <w:p w:rsidR="003617C6" w:rsidRPr="00177D55" w:rsidRDefault="003617C6" w:rsidP="00177D5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Konuşma sırasında göz teması kurar. Jest ve mimikleri anlar.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Konuşurken jest ve mimiklerini kullanır.</w:t>
                  </w:r>
                </w:p>
                <w:p w:rsidR="003617C6" w:rsidRPr="00177D55" w:rsidRDefault="003617C6" w:rsidP="00177D5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Konuşmayı başlatır.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Konuşmayı sürdürür. Konuşmayı sonlandırır.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Konuşmalarında nezaket sözcükleri kullanır.</w:t>
                  </w:r>
                </w:p>
                <w:p w:rsidR="003617C6" w:rsidRPr="00177D55" w:rsidRDefault="003617C6" w:rsidP="00177D5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Sohbete katılır. Konuşmak için sırasını bekler.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77D55">
                    <w:rPr>
                      <w:rFonts w:ascii="Comic Sans MS" w:hAnsi="Comic Sans MS"/>
                      <w:sz w:val="20"/>
                      <w:szCs w:val="20"/>
                    </w:rPr>
                    <w:t>Duygu, düşünce ve hayallerini söyler.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06.4pt;margin-top:4.15pt;width:430.75pt;height:38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">
            <v:textbox>
              <w:txbxContent>
                <w:p w:rsidR="003617C6" w:rsidRDefault="003617C6" w:rsidP="00371A7D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3617C6" w:rsidRPr="00371A7D" w:rsidRDefault="003617C6" w:rsidP="00881408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617C6" w:rsidRPr="00881408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Sokaklarda gezdiririm</w:t>
                  </w:r>
                </w:p>
                <w:p w:rsidR="003617C6" w:rsidRPr="00881408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uzaklara da götürürüm</w:t>
                  </w:r>
                </w:p>
                <w:p w:rsidR="003617C6" w:rsidRPr="00881408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sabah akşam yorulmadan</w:t>
                  </w:r>
                </w:p>
                <w:p w:rsidR="003617C6" w:rsidRPr="00881408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taşırım sizi bıkmadan</w:t>
                  </w:r>
                </w:p>
                <w:p w:rsidR="003617C6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 xml:space="preserve">kimim ben?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(Şöför)</w:t>
                  </w:r>
                </w:p>
                <w:p w:rsidR="003617C6" w:rsidRPr="00881408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Yıldızlara giderim</w:t>
                  </w:r>
                </w:p>
                <w:p w:rsidR="003617C6" w:rsidRPr="00881408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dünyayı terk ederim</w:t>
                  </w:r>
                </w:p>
                <w:p w:rsidR="003617C6" w:rsidRPr="00881408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evrende ne var ne yok</w:t>
                  </w:r>
                </w:p>
                <w:p w:rsidR="003617C6" w:rsidRPr="00881408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araştırır,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gözlemlerim</w:t>
                  </w:r>
                </w:p>
                <w:p w:rsidR="003617C6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 xml:space="preserve">kimim ben?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(Astronot)</w:t>
                  </w:r>
                </w:p>
                <w:p w:rsidR="003617C6" w:rsidRPr="00881408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Arabaları yönetirim</w:t>
                  </w:r>
                </w:p>
                <w:p w:rsidR="003617C6" w:rsidRPr="00881408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yayalara yol gösteririm</w:t>
                  </w:r>
                </w:p>
                <w:p w:rsidR="003617C6" w:rsidRPr="00881408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bir "dur" bir "geç" diyerek</w:t>
                  </w:r>
                </w:p>
                <w:p w:rsidR="003617C6" w:rsidRPr="00881408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düdüğümü öttürürüm</w:t>
                  </w:r>
                </w:p>
                <w:p w:rsidR="003617C6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kimim ben?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 xml:space="preserve"> (Trafik Polisi)</w:t>
                  </w:r>
                </w:p>
                <w:p w:rsidR="003617C6" w:rsidRPr="00881408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Korkar herkes yangın olunca</w:t>
                  </w:r>
                </w:p>
                <w:p w:rsidR="003617C6" w:rsidRPr="00881408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ben koşarım oraya çabucak</w:t>
                  </w:r>
                </w:p>
                <w:p w:rsidR="003617C6" w:rsidRPr="00881408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korkusuzum cesurum</w:t>
                  </w:r>
                </w:p>
                <w:p w:rsidR="003617C6" w:rsidRPr="00881408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yangınları söndürmekte ustayım</w:t>
                  </w:r>
                </w:p>
                <w:p w:rsidR="003617C6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 xml:space="preserve">kimim ben?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881408">
                    <w:rPr>
                      <w:rFonts w:ascii="Comic Sans MS" w:hAnsi="Comic Sans MS"/>
                      <w:sz w:val="20"/>
                      <w:szCs w:val="20"/>
                    </w:rPr>
                    <w:t>(İtfaiyeci)</w:t>
                  </w:r>
                </w:p>
                <w:p w:rsidR="003617C6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617C6" w:rsidRDefault="003617C6" w:rsidP="0088140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Çeşitli taşıtları kullanan insanların mesleği ile ilgili bilmeceler sorulur. Doğru cevabı söyleyenler alkışlanır.</w:t>
                  </w:r>
                </w:p>
              </w:txbxContent>
            </v:textbox>
          </v:shape>
        </w:pict>
      </w:r>
    </w:p>
    <w:p w:rsidR="003617C6" w:rsidRPr="00BB3A48" w:rsidRDefault="003617C6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617C6" w:rsidRPr="00C0205C" w:rsidRDefault="003617C6" w:rsidP="00B7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B3A48">
        <w:br w:type="page"/>
      </w:r>
      <w:r w:rsidRPr="00C0205C">
        <w:t>ALİ İLE AYŞE</w:t>
      </w:r>
      <w:r>
        <w:t xml:space="preserve"> parmak oyunu oynanır.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Ali ile Ayşe karşılıklı evlerde oturuyorlarmış.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C0205C">
        <w:rPr>
          <w:rFonts w:ascii="Comic Sans MS" w:hAnsi="Comic Sans MS"/>
          <w:sz w:val="20"/>
          <w:szCs w:val="20"/>
        </w:rPr>
        <w:t>(Baş parmaklar avuç içinde yumruk yapılarak, yumruklar karşılıklı tutulur.)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Bir gün Ali evden dışarı çıkmış. </w:t>
      </w:r>
      <w:r>
        <w:rPr>
          <w:rFonts w:ascii="Comic Sans MS" w:hAnsi="Comic Sans MS"/>
          <w:sz w:val="20"/>
          <w:szCs w:val="20"/>
        </w:rPr>
        <w:t xml:space="preserve">                            </w:t>
      </w:r>
      <w:r w:rsidRPr="00C0205C">
        <w:rPr>
          <w:rFonts w:ascii="Comic Sans MS" w:hAnsi="Comic Sans MS"/>
          <w:sz w:val="20"/>
          <w:szCs w:val="20"/>
        </w:rPr>
        <w:t>(Baş parmak yumruk içinden dışarı çıkartılır.)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Tepeye tırmanmış, tepeden aşağı inmiş.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C0205C">
        <w:rPr>
          <w:rFonts w:ascii="Comic Sans MS" w:hAnsi="Comic Sans MS"/>
          <w:sz w:val="20"/>
          <w:szCs w:val="20"/>
        </w:rPr>
        <w:t>(El yukarı kaldırılıp, indirilir.)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Sağına bakmış, kimse yok. </w:t>
      </w:r>
      <w:r>
        <w:rPr>
          <w:rFonts w:ascii="Comic Sans MS" w:hAnsi="Comic Sans MS"/>
          <w:sz w:val="20"/>
          <w:szCs w:val="20"/>
        </w:rPr>
        <w:t xml:space="preserve">                                   </w:t>
      </w:r>
      <w:r w:rsidRPr="00C0205C">
        <w:rPr>
          <w:rFonts w:ascii="Comic Sans MS" w:hAnsi="Comic Sans MS"/>
          <w:sz w:val="20"/>
          <w:szCs w:val="20"/>
        </w:rPr>
        <w:t>(Baş parmak sağa doğru hareket ettirilir.)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Soluna bakmış kimse yok. </w:t>
      </w:r>
      <w:r>
        <w:rPr>
          <w:rFonts w:ascii="Comic Sans MS" w:hAnsi="Comic Sans MS"/>
          <w:sz w:val="20"/>
          <w:szCs w:val="20"/>
        </w:rPr>
        <w:t xml:space="preserve">                                    </w:t>
      </w:r>
      <w:r w:rsidRPr="00C0205C">
        <w:rPr>
          <w:rFonts w:ascii="Comic Sans MS" w:hAnsi="Comic Sans MS"/>
          <w:sz w:val="20"/>
          <w:szCs w:val="20"/>
        </w:rPr>
        <w:t>(Baş parmak, sola doğru hareket ettirilir.)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Önüne bakmış, arkasına bakmış, kimse yok.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C0205C">
        <w:rPr>
          <w:rFonts w:ascii="Comic Sans MS" w:hAnsi="Comic Sans MS"/>
          <w:sz w:val="20"/>
          <w:szCs w:val="20"/>
        </w:rPr>
        <w:t>(Baş parmak öne ve arkaya doğru hareket ettirilir.)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Canı sıkılmış, evine geri dönmüş. </w:t>
      </w:r>
      <w:r>
        <w:rPr>
          <w:rFonts w:ascii="Comic Sans MS" w:hAnsi="Comic Sans MS"/>
          <w:sz w:val="20"/>
          <w:szCs w:val="20"/>
        </w:rPr>
        <w:t xml:space="preserve">                         </w:t>
      </w:r>
      <w:r w:rsidRPr="00C0205C">
        <w:rPr>
          <w:rFonts w:ascii="Comic Sans MS" w:hAnsi="Comic Sans MS"/>
          <w:sz w:val="20"/>
          <w:szCs w:val="20"/>
        </w:rPr>
        <w:t>(Baş parmak avuç içinde saklanıp, yumruk yapılır.)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Ertesi gün Ayşe evden dışarı çıkmış. 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C0205C">
        <w:rPr>
          <w:rFonts w:ascii="Comic Sans MS" w:hAnsi="Comic Sans MS"/>
          <w:sz w:val="20"/>
          <w:szCs w:val="20"/>
        </w:rPr>
        <w:t>(Diğer elin baş parmağı yumruk içinden dışarı çıkarılır. 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Tepeye tırmanmış, tepeden aşağı inmiş. 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C0205C">
        <w:rPr>
          <w:rFonts w:ascii="Comic Sans MS" w:hAnsi="Comic Sans MS"/>
          <w:sz w:val="20"/>
          <w:szCs w:val="20"/>
        </w:rPr>
        <w:t>(El yukarı kaldırılıp, aşağı indirilir. 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Sağına bakmış, kimse yok.</w:t>
      </w:r>
      <w:r>
        <w:rPr>
          <w:rFonts w:ascii="Comic Sans MS" w:hAnsi="Comic Sans MS"/>
          <w:sz w:val="20"/>
          <w:szCs w:val="20"/>
        </w:rPr>
        <w:t xml:space="preserve">                                  </w:t>
      </w:r>
      <w:r w:rsidRPr="00C0205C">
        <w:rPr>
          <w:rFonts w:ascii="Comic Sans MS" w:hAnsi="Comic Sans MS"/>
          <w:sz w:val="20"/>
          <w:szCs w:val="20"/>
        </w:rPr>
        <w:t xml:space="preserve"> (Baş parmak sağa doğru hareket ettirilir.)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Soluna bakmış, kimse yok. </w:t>
      </w:r>
      <w:r>
        <w:rPr>
          <w:rFonts w:ascii="Comic Sans MS" w:hAnsi="Comic Sans MS"/>
          <w:sz w:val="20"/>
          <w:szCs w:val="20"/>
        </w:rPr>
        <w:t xml:space="preserve">                                 </w:t>
      </w:r>
      <w:r w:rsidRPr="00C0205C">
        <w:rPr>
          <w:rFonts w:ascii="Comic Sans MS" w:hAnsi="Comic Sans MS"/>
          <w:sz w:val="20"/>
          <w:szCs w:val="20"/>
        </w:rPr>
        <w:t>(Baş parmak sola doğru hareket ettirilir.)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Önüne bakmış, arkasına bakmış kimse yok. 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C0205C">
        <w:rPr>
          <w:rFonts w:ascii="Comic Sans MS" w:hAnsi="Comic Sans MS"/>
          <w:sz w:val="20"/>
          <w:szCs w:val="20"/>
        </w:rPr>
        <w:t>(Baş parmak öne ve arkaya doğru hareket ettirilir.)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O da evine girmiş. </w:t>
      </w:r>
      <w:r>
        <w:rPr>
          <w:rFonts w:ascii="Comic Sans MS" w:hAnsi="Comic Sans MS"/>
          <w:sz w:val="20"/>
          <w:szCs w:val="20"/>
        </w:rPr>
        <w:t xml:space="preserve">                                             </w:t>
      </w:r>
      <w:r w:rsidRPr="00C0205C">
        <w:rPr>
          <w:rFonts w:ascii="Comic Sans MS" w:hAnsi="Comic Sans MS"/>
          <w:sz w:val="20"/>
          <w:szCs w:val="20"/>
        </w:rPr>
        <w:t>(Baş parmak, avuç içinde saklanıp, yumruk yapılr.)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Bir başka gün Ali ve Ayşe aynı anda dışarı çıkmışlar. </w:t>
      </w:r>
      <w:r>
        <w:rPr>
          <w:rFonts w:ascii="Comic Sans MS" w:hAnsi="Comic Sans MS"/>
          <w:sz w:val="20"/>
          <w:szCs w:val="20"/>
        </w:rPr>
        <w:t xml:space="preserve"> </w:t>
      </w:r>
      <w:r w:rsidRPr="00C0205C">
        <w:rPr>
          <w:rFonts w:ascii="Comic Sans MS" w:hAnsi="Comic Sans MS"/>
          <w:sz w:val="20"/>
          <w:szCs w:val="20"/>
        </w:rPr>
        <w:t>(İki elin baş parmakları, yumruk içinden dışarı çıkartılır.)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Tepeye tırmanmışlar, tepeden aşağıya inmişler.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C0205C">
        <w:rPr>
          <w:rFonts w:ascii="Comic Sans MS" w:hAnsi="Comic Sans MS"/>
          <w:sz w:val="20"/>
          <w:szCs w:val="20"/>
        </w:rPr>
        <w:t xml:space="preserve"> (İki el, yukarı kaldırılıp, indirilir)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Arkalarına, önlerine bakmışlar kimse yok. </w:t>
      </w:r>
      <w:r>
        <w:rPr>
          <w:rFonts w:ascii="Comic Sans MS" w:hAnsi="Comic Sans MS"/>
          <w:sz w:val="20"/>
          <w:szCs w:val="20"/>
        </w:rPr>
        <w:t xml:space="preserve">                  </w:t>
      </w:r>
      <w:r w:rsidRPr="00C0205C">
        <w:rPr>
          <w:rFonts w:ascii="Comic Sans MS" w:hAnsi="Comic Sans MS"/>
          <w:sz w:val="20"/>
          <w:szCs w:val="20"/>
        </w:rPr>
        <w:t>(İki el yana doğru hareket ettirilir.)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Yanlarına bakmışlar kimse yok. </w:t>
      </w:r>
      <w:r>
        <w:rPr>
          <w:rFonts w:ascii="Comic Sans MS" w:hAnsi="Comic Sans MS"/>
          <w:sz w:val="20"/>
          <w:szCs w:val="20"/>
        </w:rPr>
        <w:t xml:space="preserve">                                  </w:t>
      </w:r>
      <w:r w:rsidRPr="00C0205C">
        <w:rPr>
          <w:rFonts w:ascii="Comic Sans MS" w:hAnsi="Comic Sans MS"/>
          <w:sz w:val="20"/>
          <w:szCs w:val="20"/>
        </w:rPr>
        <w:t>(İki el yana doğru hareket ettirilir.)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Diğer yana bakmışlar, birbirlerini görmüşler.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C0205C">
        <w:rPr>
          <w:rFonts w:ascii="Comic Sans MS" w:hAnsi="Comic Sans MS"/>
          <w:sz w:val="20"/>
          <w:szCs w:val="20"/>
        </w:rPr>
        <w:t>(İki elin baş parmağı karşılıklı tutulur.)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Nasılsın Ali? İyiyim Ayşe demişler. </w:t>
      </w:r>
      <w:r>
        <w:rPr>
          <w:rFonts w:ascii="Comic Sans MS" w:hAnsi="Comic Sans MS"/>
          <w:sz w:val="20"/>
          <w:szCs w:val="20"/>
        </w:rPr>
        <w:t xml:space="preserve">                           </w:t>
      </w:r>
      <w:r w:rsidRPr="00C0205C">
        <w:rPr>
          <w:rFonts w:ascii="Comic Sans MS" w:hAnsi="Comic Sans MS"/>
          <w:sz w:val="20"/>
          <w:szCs w:val="20"/>
        </w:rPr>
        <w:t>(Baş parmaklar karşılıklı hareket ettirilir.)</w:t>
      </w:r>
    </w:p>
    <w:p w:rsidR="003617C6" w:rsidRPr="00C0205C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Birbirlerini yanaklarından öpmüşler.</w:t>
      </w:r>
      <w:r>
        <w:rPr>
          <w:rFonts w:ascii="Comic Sans MS" w:hAnsi="Comic Sans MS"/>
          <w:sz w:val="20"/>
          <w:szCs w:val="20"/>
        </w:rPr>
        <w:t xml:space="preserve">                          </w:t>
      </w:r>
      <w:r w:rsidRPr="00C0205C">
        <w:rPr>
          <w:rFonts w:ascii="Comic Sans MS" w:hAnsi="Comic Sans MS"/>
          <w:sz w:val="20"/>
          <w:szCs w:val="20"/>
        </w:rPr>
        <w:t xml:space="preserve"> (İki baş parmak birbirine değdirilerek öpme hareketi yapılır.)</w:t>
      </w:r>
    </w:p>
    <w:p w:rsidR="003617C6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Elele tutuşup, oynamaya gitmişler.</w:t>
      </w:r>
      <w:r>
        <w:rPr>
          <w:rFonts w:ascii="Comic Sans MS" w:hAnsi="Comic Sans MS"/>
          <w:sz w:val="20"/>
          <w:szCs w:val="20"/>
        </w:rPr>
        <w:t xml:space="preserve">                            </w:t>
      </w:r>
      <w:r w:rsidRPr="00C0205C">
        <w:rPr>
          <w:rFonts w:ascii="Comic Sans MS" w:hAnsi="Comic Sans MS"/>
          <w:sz w:val="20"/>
          <w:szCs w:val="20"/>
        </w:rPr>
        <w:t xml:space="preserve"> (Baş parmaklar birbirine yapıştırılır, diğer parmaklar oynatılır.)</w:t>
      </w:r>
    </w:p>
    <w:p w:rsidR="003617C6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3617C6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Parmak oyunu sonrası yere yollar çizilir. SOL’a ve SAĞ’a dönen yollar çizilir. Çocukların daha kolay öğrenmesi için  yollar renkli çizilebilir. Her çocuk eline direksiyon görevini yapan bir nesne alır . Öğretmenin verdiği yönergeye göre yollarını bulamaya çalışırlar. ÖRN: kamyonlar sol’a gitsin ,  otobüsler sağ’a gitsin ……………………gibi</w:t>
      </w:r>
    </w:p>
    <w:p w:rsidR="003617C6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3617C6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Masalara geçilir sağ-sol kavramı ile ilgili çalışma sayfaları yapılır.</w:t>
      </w:r>
    </w:p>
    <w:p w:rsidR="003617C6" w:rsidRDefault="003617C6" w:rsidP="006E189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3617C6" w:rsidRPr="00C0205C" w:rsidRDefault="003617C6" w:rsidP="006E1899">
      <w:pPr>
        <w:pStyle w:val="NoSpacing"/>
        <w:jc w:val="both"/>
        <w:rPr>
          <w:rFonts w:ascii="Comic Sans MS" w:hAnsi="Comic Sans MS"/>
          <w:sz w:val="20"/>
          <w:szCs w:val="20"/>
        </w:rPr>
      </w:pPr>
    </w:p>
    <w:p w:rsidR="003617C6" w:rsidRDefault="003617C6" w:rsidP="006E1899">
      <w:pPr>
        <w:jc w:val="both"/>
      </w:pPr>
    </w:p>
    <w:p w:rsidR="003617C6" w:rsidRDefault="003617C6" w:rsidP="00890E89">
      <w:r>
        <w:rPr>
          <w:noProof/>
        </w:rPr>
        <w:pict>
          <v:shape id="Text Box 7" o:spid="_x0000_s1028" type="#_x0000_t202" style="position:absolute;margin-left:385.15pt;margin-top:7.15pt;width:324pt;height:92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">
            <v:textbox>
              <w:txbxContent>
                <w:p w:rsidR="003617C6" w:rsidRPr="00B0732E" w:rsidRDefault="003617C6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1.1pt;margin-top:7.15pt;width:324pt;height:9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">
            <v:textbox>
              <w:txbxContent>
                <w:p w:rsidR="003617C6" w:rsidRDefault="003617C6" w:rsidP="00B0732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3617C6" w:rsidRPr="00B0732E" w:rsidRDefault="003617C6" w:rsidP="00B0732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Renkli bantlar, direksiyon olabilecek nesneler, yönerge sayfaları</w:t>
                  </w:r>
                </w:p>
                <w:p w:rsidR="003617C6" w:rsidRDefault="003617C6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3617C6" w:rsidRPr="00890E89" w:rsidRDefault="003617C6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Yön , sağ, sol, sürücüler ve isimleri</w:t>
                  </w:r>
                </w:p>
                <w:p w:rsidR="003617C6" w:rsidRPr="00436F22" w:rsidRDefault="003617C6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3617C6" w:rsidRPr="00436F22" w:rsidRDefault="003617C6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 Sağ  - sol</w:t>
                  </w:r>
                </w:p>
              </w:txbxContent>
            </v:textbox>
          </v:shape>
        </w:pict>
      </w:r>
    </w:p>
    <w:p w:rsidR="003617C6" w:rsidRDefault="003617C6" w:rsidP="00890E89"/>
    <w:p w:rsidR="003617C6" w:rsidRDefault="003617C6" w:rsidP="00890E89"/>
    <w:p w:rsidR="003617C6" w:rsidRDefault="003617C6" w:rsidP="00890E89"/>
    <w:p w:rsidR="003617C6" w:rsidRDefault="003617C6" w:rsidP="00890E89">
      <w:r>
        <w:rPr>
          <w:noProof/>
        </w:rPr>
        <w:pict>
          <v:shape id="Text Box 9" o:spid="_x0000_s1030" type="#_x0000_t202" style="position:absolute;margin-left:-6.35pt;margin-top:16.85pt;width:711pt;height:5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">
            <v:textbox>
              <w:txbxContent>
                <w:p w:rsidR="003617C6" w:rsidRPr="007706DB" w:rsidRDefault="003617C6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3617C6" w:rsidRDefault="003617C6" w:rsidP="00890E89"/>
    <w:p w:rsidR="003617C6" w:rsidRDefault="003617C6" w:rsidP="00E971F8">
      <w:pP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>DEĞERLEN</w:t>
      </w:r>
    </w:p>
    <w:p w:rsidR="003617C6" w:rsidRDefault="003617C6" w:rsidP="00E971F8">
      <w:pPr>
        <w:rPr>
          <w:rFonts w:ascii="Comic Sans MS" w:hAnsi="Comic Sans MS"/>
          <w:b/>
          <w:sz w:val="20"/>
          <w:szCs w:val="20"/>
        </w:rPr>
      </w:pPr>
    </w:p>
    <w:p w:rsidR="003617C6" w:rsidRDefault="003617C6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p w:rsidR="003617C6" w:rsidRPr="00D46B5F" w:rsidRDefault="003617C6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b/>
          <w:sz w:val="20"/>
          <w:szCs w:val="20"/>
        </w:rPr>
      </w:pPr>
      <w:r w:rsidRPr="00D46B5F">
        <w:rPr>
          <w:rFonts w:ascii="Comic Sans MS" w:hAnsi="Comic Sans MS"/>
          <w:b/>
          <w:sz w:val="20"/>
          <w:szCs w:val="20"/>
        </w:rPr>
        <w:t>DEĞERLENDİRME</w:t>
      </w:r>
    </w:p>
    <w:p w:rsidR="003617C6" w:rsidRDefault="003617C6" w:rsidP="00B0732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Kara taşıtı kullananlara ne denir?</w:t>
      </w:r>
    </w:p>
    <w:p w:rsidR="003617C6" w:rsidRDefault="003617C6" w:rsidP="00B0732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Hava taşıtı kullananlara ne denir?</w:t>
      </w:r>
    </w:p>
    <w:p w:rsidR="003617C6" w:rsidRDefault="003617C6" w:rsidP="00B0732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Deniz taşıtı kullananlara ne denir?</w:t>
      </w:r>
    </w:p>
    <w:p w:rsidR="003617C6" w:rsidRDefault="003617C6" w:rsidP="00B0732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Astronot ne yapar, ne kullanır?</w:t>
      </w:r>
    </w:p>
    <w:p w:rsidR="003617C6" w:rsidRDefault="003617C6" w:rsidP="00B0732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Herkes astronot olabilir mi?</w:t>
      </w:r>
    </w:p>
    <w:p w:rsidR="003617C6" w:rsidRDefault="003617C6" w:rsidP="00B0732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İtfaiyeciler ne kullanır?</w:t>
      </w:r>
    </w:p>
    <w:p w:rsidR="003617C6" w:rsidRPr="009322A4" w:rsidRDefault="003617C6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7.sayı/ 13.14 sayfa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3617C6" w:rsidRPr="00890E89" w:rsidRDefault="003617C6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3617C6" w:rsidRDefault="003617C6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3617C6" w:rsidRDefault="003617C6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3617C6" w:rsidRDefault="003617C6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3617C6" w:rsidRDefault="003617C6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3617C6" w:rsidRDefault="003617C6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3617C6" w:rsidRDefault="003617C6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3617C6" w:rsidRDefault="003617C6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3617C6" w:rsidRPr="00AE79F3" w:rsidRDefault="003617C6" w:rsidP="00B711CE">
      <w:pPr>
        <w:spacing w:after="0"/>
        <w:jc w:val="center"/>
        <w:rPr>
          <w:rFonts w:ascii="Comic Sans MS" w:hAnsi="Comic Sans MS" w:cs="Calibri"/>
          <w:b/>
          <w:bCs/>
          <w:sz w:val="20"/>
          <w:szCs w:val="20"/>
        </w:rPr>
      </w:pPr>
      <w:r w:rsidRPr="00AE79F3">
        <w:rPr>
          <w:rFonts w:ascii="Comic Sans MS" w:hAnsi="Comic Sans MS" w:cs="Calibri"/>
          <w:b/>
          <w:bCs/>
          <w:sz w:val="20"/>
          <w:szCs w:val="20"/>
        </w:rPr>
        <w:t>ETKİNLİK PLANI 2</w:t>
      </w:r>
    </w:p>
    <w:p w:rsidR="003617C6" w:rsidRPr="00AE79F3" w:rsidRDefault="003617C6" w:rsidP="00B711CE">
      <w:pPr>
        <w:spacing w:after="0"/>
        <w:jc w:val="center"/>
        <w:rPr>
          <w:rFonts w:ascii="Comic Sans MS" w:hAnsi="Comic Sans MS" w:cs="Calibri"/>
          <w:b/>
          <w:bCs/>
          <w:sz w:val="20"/>
          <w:szCs w:val="20"/>
        </w:rPr>
      </w:pPr>
      <w:r w:rsidRPr="00AE79F3">
        <w:rPr>
          <w:rFonts w:ascii="Comic Sans MS" w:hAnsi="Comic Sans MS" w:cs="Calibri"/>
          <w:b/>
          <w:bCs/>
          <w:sz w:val="20"/>
          <w:szCs w:val="20"/>
        </w:rPr>
        <w:t>KAVRAM PANOSU</w:t>
      </w:r>
    </w:p>
    <w:p w:rsidR="003617C6" w:rsidRDefault="003617C6" w:rsidP="00B711CE">
      <w:pPr>
        <w:spacing w:after="0"/>
        <w:rPr>
          <w:rFonts w:ascii="Comic Sans MS" w:hAnsi="Comic Sans MS" w:cs="Calibri"/>
          <w:bCs/>
          <w:sz w:val="20"/>
          <w:szCs w:val="20"/>
        </w:rPr>
      </w:pPr>
      <w:r w:rsidRPr="00AE79F3">
        <w:rPr>
          <w:rFonts w:ascii="Comic Sans MS" w:hAnsi="Comic Sans MS" w:cs="Calibri"/>
          <w:b/>
          <w:bCs/>
          <w:sz w:val="20"/>
          <w:szCs w:val="20"/>
        </w:rPr>
        <w:t xml:space="preserve">Etkinlik Çeşidi: </w:t>
      </w:r>
      <w:r w:rsidRPr="00AE79F3">
        <w:rPr>
          <w:rFonts w:ascii="Comic Sans MS" w:hAnsi="Comic Sans MS" w:cs="Calibri"/>
          <w:bCs/>
          <w:sz w:val="20"/>
          <w:szCs w:val="20"/>
        </w:rPr>
        <w:t xml:space="preserve"> Sanat  (</w:t>
      </w:r>
      <w:r w:rsidRPr="00AE79F3">
        <w:rPr>
          <w:rFonts w:ascii="Comic Sans MS" w:hAnsi="Comic Sans MS" w:cs="Calibri"/>
          <w:sz w:val="20"/>
          <w:szCs w:val="20"/>
        </w:rPr>
        <w:t xml:space="preserve">Bireysel ve Büyük Grup Etkinliği)  </w:t>
      </w:r>
      <w:r w:rsidRPr="00AE79F3">
        <w:rPr>
          <w:rFonts w:ascii="Comic Sans MS" w:hAnsi="Comic Sans MS" w:cs="Calibri"/>
          <w:b/>
          <w:bCs/>
          <w:sz w:val="20"/>
          <w:szCs w:val="20"/>
        </w:rPr>
        <w:tab/>
      </w:r>
      <w:r w:rsidRPr="00AE79F3">
        <w:rPr>
          <w:rFonts w:ascii="Comic Sans MS" w:hAnsi="Comic Sans MS" w:cs="Calibri"/>
          <w:b/>
          <w:bCs/>
          <w:sz w:val="20"/>
          <w:szCs w:val="20"/>
        </w:rPr>
        <w:tab/>
      </w:r>
      <w:r w:rsidRPr="00AE79F3">
        <w:rPr>
          <w:rFonts w:ascii="Comic Sans MS" w:hAnsi="Comic Sans MS" w:cs="Calibri"/>
          <w:b/>
          <w:bCs/>
          <w:sz w:val="20"/>
          <w:szCs w:val="20"/>
        </w:rPr>
        <w:tab/>
      </w:r>
      <w:r w:rsidRPr="00AE79F3">
        <w:rPr>
          <w:rFonts w:ascii="Comic Sans MS" w:hAnsi="Comic Sans MS" w:cs="Calibri"/>
          <w:bCs/>
          <w:sz w:val="20"/>
          <w:szCs w:val="20"/>
        </w:rPr>
        <w:t xml:space="preserve">                                                                              </w:t>
      </w:r>
    </w:p>
    <w:p w:rsidR="003617C6" w:rsidRPr="00AE79F3" w:rsidRDefault="003617C6" w:rsidP="00B711CE">
      <w:pPr>
        <w:spacing w:after="0"/>
        <w:rPr>
          <w:rFonts w:ascii="Comic Sans MS" w:hAnsi="Comic Sans MS" w:cs="Calibri"/>
          <w:bCs/>
          <w:sz w:val="20"/>
          <w:szCs w:val="20"/>
        </w:rPr>
      </w:pPr>
      <w:r w:rsidRPr="00AE79F3">
        <w:rPr>
          <w:rFonts w:ascii="Comic Sans MS" w:hAnsi="Comic Sans MS" w:cs="Calibri"/>
          <w:bCs/>
          <w:sz w:val="20"/>
          <w:szCs w:val="20"/>
        </w:rPr>
        <w:t xml:space="preserve"> </w:t>
      </w:r>
      <w:r w:rsidRPr="00AE79F3">
        <w:rPr>
          <w:rFonts w:ascii="Comic Sans MS" w:hAnsi="Comic Sans MS" w:cs="Calibri"/>
          <w:b/>
          <w:sz w:val="20"/>
          <w:szCs w:val="20"/>
        </w:rPr>
        <w:t xml:space="preserve">Yaş Grubu: </w:t>
      </w:r>
      <w:r>
        <w:rPr>
          <w:rFonts w:ascii="Comic Sans MS" w:hAnsi="Comic Sans MS" w:cs="Calibri"/>
          <w:sz w:val="20"/>
          <w:szCs w:val="20"/>
        </w:rPr>
        <w:t>48-66 AY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uble" w:sz="4" w:space="0" w:color="auto"/>
          <w:insideV w:val="double" w:sz="4" w:space="0" w:color="auto"/>
        </w:tblBorders>
        <w:tblLook w:val="00A0"/>
      </w:tblPr>
      <w:tblGrid>
        <w:gridCol w:w="7127"/>
        <w:gridCol w:w="7093"/>
      </w:tblGrid>
      <w:tr w:rsidR="003617C6" w:rsidRPr="00AE79F3" w:rsidTr="00501610">
        <w:trPr>
          <w:trHeight w:val="3482"/>
        </w:trPr>
        <w:tc>
          <w:tcPr>
            <w:tcW w:w="7415" w:type="dxa"/>
            <w:tcBorders>
              <w:top w:val="single" w:sz="4" w:space="0" w:color="000000"/>
              <w:bottom w:val="single" w:sz="4" w:space="0" w:color="000000"/>
            </w:tcBorders>
          </w:tcPr>
          <w:p w:rsidR="003617C6" w:rsidRPr="00AE79F3" w:rsidRDefault="003617C6" w:rsidP="00501610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b/>
                <w:bCs/>
                <w:sz w:val="20"/>
                <w:szCs w:val="20"/>
              </w:rPr>
              <w:t>KAZANIMLAR VE GÖSTERGELERİ</w:t>
            </w:r>
          </w:p>
          <w:p w:rsidR="003617C6" w:rsidRPr="00AE79F3" w:rsidRDefault="003617C6" w:rsidP="00501610">
            <w:pPr>
              <w:spacing w:after="0" w:line="240" w:lineRule="auto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bCs/>
                <w:sz w:val="20"/>
                <w:szCs w:val="20"/>
              </w:rPr>
              <w:t xml:space="preserve">BİLİŞSEL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GELİŞİM</w:t>
            </w:r>
          </w:p>
          <w:p w:rsidR="003617C6" w:rsidRPr="00AE79F3" w:rsidRDefault="003617C6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sz w:val="20"/>
                <w:szCs w:val="20"/>
              </w:rPr>
              <w:t>Kazanım 1: Nesne/durum/olaya dikkatini verir.</w:t>
            </w:r>
          </w:p>
          <w:p w:rsidR="003617C6" w:rsidRPr="00AE79F3" w:rsidRDefault="003617C6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b/>
                <w:sz w:val="20"/>
                <w:szCs w:val="20"/>
              </w:rPr>
              <w:t>Göstergeleri:</w:t>
            </w:r>
            <w:r w:rsidRPr="00AE79F3">
              <w:rPr>
                <w:rFonts w:ascii="Comic Sans MS" w:hAnsi="Comic Sans MS" w:cs="Calibri"/>
                <w:sz w:val="20"/>
                <w:szCs w:val="20"/>
              </w:rPr>
              <w:t xml:space="preserve">1. Dikkat edilmesi gereken nesne/durum/olaya odaklanır. </w:t>
            </w:r>
          </w:p>
          <w:p w:rsidR="003617C6" w:rsidRPr="00AE79F3" w:rsidRDefault="003617C6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sz w:val="20"/>
                <w:szCs w:val="20"/>
              </w:rPr>
              <w:t>2. Dikkatini çeken nesne/durum/olaya yönelik sorular sorar.</w:t>
            </w:r>
          </w:p>
          <w:p w:rsidR="003617C6" w:rsidRPr="00AE79F3" w:rsidRDefault="003617C6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b/>
                <w:sz w:val="20"/>
                <w:szCs w:val="20"/>
              </w:rPr>
              <w:t>Kazanım 7:</w:t>
            </w:r>
            <w:r w:rsidRPr="00AE79F3">
              <w:rPr>
                <w:rFonts w:ascii="Comic Sans MS" w:hAnsi="Comic Sans MS" w:cs="Calibri"/>
                <w:sz w:val="20"/>
                <w:szCs w:val="20"/>
              </w:rPr>
              <w:t xml:space="preserve"> Nesne ya da varlıkları özelliklerine göre gruplar.</w:t>
            </w:r>
          </w:p>
          <w:p w:rsidR="003617C6" w:rsidRPr="00AE79F3" w:rsidRDefault="003617C6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b/>
                <w:sz w:val="20"/>
                <w:szCs w:val="20"/>
              </w:rPr>
              <w:t>Göstergeleri:</w:t>
            </w:r>
            <w:r w:rsidRPr="00AE79F3">
              <w:rPr>
                <w:rFonts w:ascii="Comic Sans MS" w:hAnsi="Comic Sans MS" w:cs="Calibri"/>
                <w:sz w:val="20"/>
                <w:szCs w:val="20"/>
              </w:rPr>
              <w:t>1. Nesne/varlıkları rengine göre gruplar.</w:t>
            </w:r>
          </w:p>
          <w:p w:rsidR="003617C6" w:rsidRPr="00AE79F3" w:rsidRDefault="003617C6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sz w:val="20"/>
                <w:szCs w:val="20"/>
              </w:rPr>
              <w:t>2. Nesne/varlıkları şekline göre gruplar.</w:t>
            </w:r>
          </w:p>
          <w:p w:rsidR="003617C6" w:rsidRPr="00AE79F3" w:rsidRDefault="003617C6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b/>
                <w:sz w:val="20"/>
                <w:szCs w:val="20"/>
              </w:rPr>
              <w:t>Kazanım 8:</w:t>
            </w:r>
            <w:r w:rsidRPr="00AE79F3">
              <w:rPr>
                <w:rFonts w:ascii="Comic Sans MS" w:hAnsi="Comic Sans MS" w:cs="Calibri"/>
                <w:sz w:val="20"/>
                <w:szCs w:val="20"/>
              </w:rPr>
              <w:t xml:space="preserve"> Nesne ya da varlıkların özelliklerini karşılaştırır.</w:t>
            </w:r>
          </w:p>
          <w:p w:rsidR="003617C6" w:rsidRPr="00AE79F3" w:rsidRDefault="003617C6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b/>
                <w:sz w:val="20"/>
                <w:szCs w:val="20"/>
              </w:rPr>
              <w:t>Göstergeleri:</w:t>
            </w:r>
            <w:r w:rsidRPr="00AE79F3">
              <w:rPr>
                <w:rFonts w:ascii="Comic Sans MS" w:hAnsi="Comic Sans MS" w:cs="Calibri"/>
                <w:sz w:val="20"/>
                <w:szCs w:val="20"/>
              </w:rPr>
              <w:t xml:space="preserve">2. Nesne/varlıkların şeklini ayırt eder, karşılaştırır. </w:t>
            </w:r>
          </w:p>
          <w:p w:rsidR="003617C6" w:rsidRPr="00AE79F3" w:rsidRDefault="003617C6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sz w:val="20"/>
                <w:szCs w:val="20"/>
              </w:rPr>
              <w:t>11. Nesne/varlıkların kullanım amaçlarını ayırt eder, karşılaştırır.</w:t>
            </w:r>
          </w:p>
          <w:p w:rsidR="003617C6" w:rsidRPr="00AE79F3" w:rsidRDefault="003617C6" w:rsidP="00501610">
            <w:pPr>
              <w:spacing w:after="0"/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bCs/>
                <w:sz w:val="20"/>
                <w:szCs w:val="20"/>
              </w:rPr>
              <w:t xml:space="preserve">DİL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GELİŞİMI</w:t>
            </w:r>
          </w:p>
          <w:p w:rsidR="003617C6" w:rsidRPr="00AE79F3" w:rsidRDefault="003617C6" w:rsidP="00501610">
            <w:pPr>
              <w:spacing w:after="0" w:line="240" w:lineRule="auto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bCs/>
                <w:sz w:val="20"/>
                <w:szCs w:val="20"/>
              </w:rPr>
              <w:t>Kazanım 7: Dinledikleri/izlediklerinin anlamını kavrar.</w:t>
            </w:r>
          </w:p>
          <w:p w:rsidR="003617C6" w:rsidRPr="00AE79F3" w:rsidRDefault="003617C6" w:rsidP="00501610">
            <w:pPr>
              <w:spacing w:after="0" w:line="240" w:lineRule="auto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b/>
                <w:bCs/>
                <w:sz w:val="20"/>
                <w:szCs w:val="20"/>
              </w:rPr>
              <w:t>Göstergeleri:</w:t>
            </w:r>
            <w:r w:rsidRPr="00AE79F3">
              <w:rPr>
                <w:rFonts w:ascii="Comic Sans MS" w:hAnsi="Comic Sans MS" w:cs="Calibri"/>
                <w:bCs/>
                <w:sz w:val="20"/>
                <w:szCs w:val="20"/>
              </w:rPr>
              <w:t xml:space="preserve">1. Sözel yönergeleri yerine getirir. 2. </w:t>
            </w:r>
            <w:r>
              <w:rPr>
                <w:rFonts w:ascii="Comic Sans MS" w:hAnsi="Comic Sans MS" w:cs="Calibri"/>
                <w:bCs/>
                <w:sz w:val="20"/>
                <w:szCs w:val="20"/>
              </w:rPr>
              <w:t>D</w:t>
            </w:r>
            <w:r w:rsidRPr="00AE79F3">
              <w:rPr>
                <w:rFonts w:ascii="Comic Sans MS" w:hAnsi="Comic Sans MS" w:cs="Calibri"/>
                <w:bCs/>
                <w:sz w:val="20"/>
                <w:szCs w:val="20"/>
              </w:rPr>
              <w:t>inledikleri</w:t>
            </w:r>
            <w:r>
              <w:rPr>
                <w:rFonts w:ascii="Comic Sans MS" w:hAnsi="Comic Sans MS" w:cs="Calibri"/>
                <w:bCs/>
                <w:sz w:val="20"/>
                <w:szCs w:val="20"/>
              </w:rPr>
              <w:t xml:space="preserve"> </w:t>
            </w:r>
            <w:r w:rsidRPr="00AE79F3">
              <w:rPr>
                <w:rFonts w:ascii="Comic Sans MS" w:hAnsi="Comic Sans MS" w:cs="Calibri"/>
                <w:bCs/>
                <w:sz w:val="20"/>
                <w:szCs w:val="20"/>
              </w:rPr>
              <w:t>/</w:t>
            </w:r>
            <w:r>
              <w:rPr>
                <w:rFonts w:ascii="Comic Sans MS" w:hAnsi="Comic Sans MS" w:cs="Calibri"/>
                <w:bCs/>
                <w:sz w:val="20"/>
                <w:szCs w:val="20"/>
              </w:rPr>
              <w:t xml:space="preserve"> </w:t>
            </w:r>
            <w:r w:rsidRPr="00AE79F3">
              <w:rPr>
                <w:rFonts w:ascii="Comic Sans MS" w:hAnsi="Comic Sans MS" w:cs="Calibri"/>
                <w:bCs/>
                <w:sz w:val="20"/>
                <w:szCs w:val="20"/>
              </w:rPr>
              <w:t>izlediklerini açıklar. 3. Dinledikleri/izledikleri hakkında yorum yapar.</w:t>
            </w:r>
          </w:p>
          <w:p w:rsidR="003617C6" w:rsidRPr="00AE79F3" w:rsidRDefault="003617C6" w:rsidP="00501610">
            <w:pPr>
              <w:spacing w:after="0" w:line="240" w:lineRule="auto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bCs/>
                <w:sz w:val="20"/>
                <w:szCs w:val="20"/>
              </w:rPr>
              <w:t xml:space="preserve">PSİKOMOTOR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GELİŞİM</w:t>
            </w:r>
          </w:p>
          <w:p w:rsidR="003617C6" w:rsidRPr="00AE79F3" w:rsidRDefault="003617C6" w:rsidP="00501610">
            <w:pPr>
              <w:spacing w:after="0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b/>
                <w:sz w:val="20"/>
                <w:szCs w:val="20"/>
              </w:rPr>
              <w:t xml:space="preserve"> Kazanım 4: </w:t>
            </w:r>
            <w:r w:rsidRPr="00AE79F3">
              <w:rPr>
                <w:rFonts w:ascii="Comic Sans MS" w:hAnsi="Comic Sans MS" w:cs="Calibri"/>
                <w:sz w:val="20"/>
                <w:szCs w:val="20"/>
              </w:rPr>
              <w:t xml:space="preserve">Küçük kas kullanımı gerektiren hareketleri yapar. </w:t>
            </w:r>
          </w:p>
          <w:p w:rsidR="003617C6" w:rsidRPr="00AE79F3" w:rsidRDefault="003617C6" w:rsidP="00501610">
            <w:pPr>
              <w:spacing w:after="0"/>
              <w:rPr>
                <w:rFonts w:ascii="Comic Sans MS" w:eastAsia="HelveticaT" w:hAnsi="Comic Sans MS" w:cs="Calibri"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b/>
                <w:sz w:val="20"/>
                <w:szCs w:val="20"/>
              </w:rPr>
              <w:t>Göstergeleri:</w:t>
            </w:r>
            <w:r w:rsidRPr="00AE79F3">
              <w:rPr>
                <w:rFonts w:ascii="Comic Sans MS" w:hAnsi="Comic Sans MS" w:cs="Calibri"/>
                <w:sz w:val="20"/>
                <w:szCs w:val="20"/>
              </w:rPr>
              <w:t>10. Nesneleri yeni şekiller oluşturacak biçimde bir araya getirir. 11.Malzemeleri keser. 12. Malzemeleri yapıştırır.</w:t>
            </w:r>
          </w:p>
          <w:p w:rsidR="003617C6" w:rsidRPr="00AE79F3" w:rsidRDefault="003617C6" w:rsidP="00501610">
            <w:pPr>
              <w:rPr>
                <w:rFonts w:ascii="Comic Sans MS" w:hAnsi="Comic Sans MS" w:cs="Calibri"/>
                <w:bCs/>
                <w:i/>
                <w:sz w:val="20"/>
                <w:szCs w:val="20"/>
              </w:rPr>
            </w:pPr>
          </w:p>
        </w:tc>
        <w:tc>
          <w:tcPr>
            <w:tcW w:w="7415" w:type="dxa"/>
            <w:tcBorders>
              <w:top w:val="single" w:sz="4" w:space="0" w:color="000000"/>
              <w:bottom w:val="single" w:sz="4" w:space="0" w:color="000000"/>
            </w:tcBorders>
          </w:tcPr>
          <w:p w:rsidR="003617C6" w:rsidRPr="00AE79F3" w:rsidRDefault="003617C6" w:rsidP="0050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b/>
                <w:bCs/>
                <w:sz w:val="20"/>
                <w:szCs w:val="20"/>
              </w:rPr>
              <w:t>ÖĞRENME SÜRECİ</w:t>
            </w:r>
          </w:p>
          <w:p w:rsidR="003617C6" w:rsidRPr="00CE5EAB" w:rsidRDefault="003617C6" w:rsidP="00AE79F3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rPr>
                <w:rFonts w:ascii="Comic Sans MS" w:hAnsi="Comic Sans MS"/>
              </w:rPr>
            </w:pPr>
            <w:r w:rsidRPr="00CE5EAB">
              <w:rPr>
                <w:rFonts w:ascii="Comic Sans MS" w:hAnsi="Comic Sans MS"/>
              </w:rPr>
              <w:t>Öğretmen sınıfa üzerinde 10 tane zarf asılı duran iki pano getirir</w:t>
            </w:r>
          </w:p>
          <w:p w:rsidR="003617C6" w:rsidRPr="00CE5EAB" w:rsidRDefault="003617C6" w:rsidP="00AE79F3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rPr>
                <w:rFonts w:ascii="Comic Sans MS" w:hAnsi="Comic Sans MS"/>
              </w:rPr>
            </w:pPr>
            <w:r w:rsidRPr="00CE5EAB">
              <w:rPr>
                <w:rFonts w:ascii="Comic Sans MS" w:hAnsi="Comic Sans MS"/>
              </w:rPr>
              <w:t>Hazırlamış olduğu ince ve kalın kavramıyla ilgili resimleri kesmeleri için çocuklara verir</w:t>
            </w:r>
          </w:p>
          <w:p w:rsidR="003617C6" w:rsidRPr="00CE5EAB" w:rsidRDefault="003617C6" w:rsidP="00AE79F3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rPr>
                <w:rFonts w:ascii="Comic Sans MS" w:hAnsi="Comic Sans MS"/>
              </w:rPr>
            </w:pPr>
            <w:r w:rsidRPr="00CE5EAB">
              <w:rPr>
                <w:rFonts w:ascii="Comic Sans MS" w:hAnsi="Comic Sans MS"/>
              </w:rPr>
              <w:t>İnce ve kalın olanlar çocuklara tanıtılır</w:t>
            </w:r>
          </w:p>
          <w:p w:rsidR="003617C6" w:rsidRPr="00CE5EAB" w:rsidRDefault="003617C6" w:rsidP="00AE79F3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rPr>
                <w:rFonts w:ascii="Comic Sans MS" w:hAnsi="Comic Sans MS"/>
              </w:rPr>
            </w:pPr>
            <w:r w:rsidRPr="00CE5EAB">
              <w:rPr>
                <w:rFonts w:ascii="Comic Sans MS" w:hAnsi="Comic Sans MS"/>
              </w:rPr>
              <w:t>Çocuklar kestikleri resmi boyarlar,fon kartonuna yapıştırarak kavram kartı oluştururlar</w:t>
            </w:r>
          </w:p>
          <w:p w:rsidR="003617C6" w:rsidRPr="00CE5EAB" w:rsidRDefault="003617C6" w:rsidP="00AE79F3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rPr>
                <w:rFonts w:ascii="Comic Sans MS" w:hAnsi="Comic Sans MS"/>
              </w:rPr>
            </w:pPr>
            <w:r w:rsidRPr="00CE5EAB">
              <w:rPr>
                <w:rFonts w:ascii="Comic Sans MS" w:hAnsi="Comic Sans MS"/>
              </w:rPr>
              <w:t>Bu kartlar karışık olarak panodaki zarflara konulur</w:t>
            </w:r>
          </w:p>
          <w:p w:rsidR="003617C6" w:rsidRPr="00CE5EAB" w:rsidRDefault="003617C6" w:rsidP="00AE79F3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rPr>
                <w:rFonts w:ascii="Comic Sans MS" w:hAnsi="Comic Sans MS"/>
              </w:rPr>
            </w:pPr>
            <w:r w:rsidRPr="00CE5EAB">
              <w:rPr>
                <w:rFonts w:ascii="Comic Sans MS" w:hAnsi="Comic Sans MS"/>
              </w:rPr>
              <w:t>İki takım aynı anda oyuna başlar</w:t>
            </w:r>
          </w:p>
          <w:p w:rsidR="003617C6" w:rsidRPr="00CE5EAB" w:rsidRDefault="003617C6" w:rsidP="00AE79F3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rPr>
                <w:rFonts w:ascii="Comic Sans MS" w:hAnsi="Comic Sans MS"/>
              </w:rPr>
            </w:pPr>
            <w:r w:rsidRPr="00CE5EAB">
              <w:rPr>
                <w:rFonts w:ascii="Comic Sans MS" w:hAnsi="Comic Sans MS"/>
              </w:rPr>
              <w:t>Zarftaki kartları inceden kalına doğru sıralamaları istenir</w:t>
            </w:r>
          </w:p>
          <w:p w:rsidR="003617C6" w:rsidRPr="00CE5EAB" w:rsidRDefault="003617C6" w:rsidP="00AE79F3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rPr>
                <w:rFonts w:ascii="Comic Sans MS" w:hAnsi="Comic Sans MS"/>
              </w:rPr>
            </w:pPr>
            <w:r w:rsidRPr="00CE5EAB">
              <w:rPr>
                <w:rFonts w:ascii="Comic Sans MS" w:hAnsi="Comic Sans MS"/>
              </w:rPr>
              <w:t>Önce bitiren grup alkışlanır</w:t>
            </w:r>
          </w:p>
          <w:p w:rsidR="003617C6" w:rsidRPr="00AE79F3" w:rsidRDefault="003617C6" w:rsidP="00AE79F3">
            <w:pPr>
              <w:tabs>
                <w:tab w:val="left" w:pos="993"/>
              </w:tabs>
              <w:spacing w:after="0" w:line="240" w:lineRule="auto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b/>
                <w:sz w:val="20"/>
                <w:szCs w:val="20"/>
              </w:rPr>
              <w:t>Materyaller</w:t>
            </w:r>
          </w:p>
          <w:p w:rsidR="003617C6" w:rsidRPr="00AE79F3" w:rsidRDefault="003617C6" w:rsidP="00AE79F3">
            <w:pPr>
              <w:tabs>
                <w:tab w:val="left" w:pos="993"/>
              </w:tabs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AE79F3">
              <w:rPr>
                <w:rFonts w:ascii="Comic Sans MS" w:hAnsi="Comic Sans MS"/>
                <w:bCs/>
                <w:sz w:val="20"/>
                <w:szCs w:val="20"/>
              </w:rPr>
              <w:t>İnce-kalın kavramı resimleri, makas, yapıştırıcı, fon  kartonu,zarf,pano</w:t>
            </w:r>
          </w:p>
          <w:p w:rsidR="003617C6" w:rsidRPr="00AE79F3" w:rsidRDefault="003617C6" w:rsidP="00AE79F3">
            <w:pPr>
              <w:tabs>
                <w:tab w:val="left" w:pos="993"/>
              </w:tabs>
              <w:spacing w:after="0" w:line="240" w:lineRule="auto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b/>
                <w:bCs/>
                <w:sz w:val="20"/>
                <w:szCs w:val="20"/>
              </w:rPr>
              <w:t>Sözcükler</w:t>
            </w:r>
          </w:p>
          <w:p w:rsidR="003617C6" w:rsidRPr="00AE79F3" w:rsidRDefault="003617C6" w:rsidP="00AE79F3">
            <w:pPr>
              <w:tabs>
                <w:tab w:val="left" w:pos="993"/>
              </w:tabs>
              <w:spacing w:after="0" w:line="240" w:lineRule="auto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b/>
                <w:bCs/>
                <w:sz w:val="20"/>
                <w:szCs w:val="20"/>
              </w:rPr>
              <w:t>-----------------</w:t>
            </w:r>
          </w:p>
          <w:p w:rsidR="003617C6" w:rsidRPr="00AE79F3" w:rsidRDefault="003617C6" w:rsidP="00AE79F3">
            <w:pPr>
              <w:tabs>
                <w:tab w:val="left" w:pos="991"/>
              </w:tabs>
              <w:spacing w:after="0" w:line="240" w:lineRule="auto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b/>
                <w:bCs/>
                <w:sz w:val="20"/>
                <w:szCs w:val="20"/>
              </w:rPr>
              <w:t>Kavramlar</w:t>
            </w:r>
          </w:p>
          <w:p w:rsidR="003617C6" w:rsidRPr="00CE5EAB" w:rsidRDefault="003617C6" w:rsidP="00AE79F3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jc w:val="left"/>
              <w:rPr>
                <w:rFonts w:ascii="Comic Sans MS" w:hAnsi="Comic Sans MS" w:cs="Calibri"/>
                <w:bCs/>
              </w:rPr>
            </w:pPr>
            <w:r w:rsidRPr="00CE5EAB">
              <w:rPr>
                <w:rFonts w:ascii="Comic Sans MS" w:hAnsi="Comic Sans MS" w:cs="Calibri"/>
                <w:bCs/>
              </w:rPr>
              <w:t>İnce-kalın</w:t>
            </w:r>
          </w:p>
          <w:p w:rsidR="003617C6" w:rsidRPr="00CE5EAB" w:rsidRDefault="003617C6" w:rsidP="00AE79F3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jc w:val="left"/>
              <w:rPr>
                <w:rFonts w:ascii="Comic Sans MS" w:hAnsi="Comic Sans MS"/>
              </w:rPr>
            </w:pPr>
            <w:r w:rsidRPr="00CE5EAB">
              <w:rPr>
                <w:rFonts w:ascii="Comic Sans MS" w:hAnsi="Comic Sans MS"/>
              </w:rPr>
              <w:t>AİLE KATILIMI:</w:t>
            </w:r>
          </w:p>
          <w:p w:rsidR="003617C6" w:rsidRPr="00AE79F3" w:rsidRDefault="003617C6" w:rsidP="00AE7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Calibri"/>
                <w:b/>
                <w:sz w:val="20"/>
                <w:szCs w:val="20"/>
              </w:rPr>
            </w:pPr>
            <w:r w:rsidRPr="00AE79F3">
              <w:rPr>
                <w:rFonts w:ascii="Comic Sans MS" w:hAnsi="Comic Sans MS" w:cs="Calibri"/>
                <w:b/>
                <w:sz w:val="20"/>
                <w:szCs w:val="20"/>
              </w:rPr>
              <w:t>DEĞERLENDİRME</w:t>
            </w:r>
          </w:p>
          <w:p w:rsidR="003617C6" w:rsidRPr="00AE79F3" w:rsidRDefault="003617C6" w:rsidP="00AE79F3">
            <w:pPr>
              <w:spacing w:after="0" w:line="24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  <w:r w:rsidRPr="00AE79F3">
              <w:rPr>
                <w:rFonts w:ascii="Comic Sans MS" w:hAnsi="Comic Sans MS"/>
                <w:sz w:val="20"/>
                <w:szCs w:val="20"/>
              </w:rPr>
              <w:t>avram kartımızı hazırlamak hoşunuza gitti mi?</w:t>
            </w:r>
          </w:p>
          <w:p w:rsidR="003617C6" w:rsidRPr="00AE79F3" w:rsidRDefault="003617C6" w:rsidP="00AE79F3">
            <w:pPr>
              <w:spacing w:after="0" w:line="24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AE79F3">
              <w:rPr>
                <w:rFonts w:ascii="Comic Sans MS" w:hAnsi="Comic Sans MS"/>
                <w:sz w:val="20"/>
                <w:szCs w:val="20"/>
              </w:rPr>
              <w:t>Pano oyunumuzu oynarken eğlendiniz mi?</w:t>
            </w:r>
          </w:p>
          <w:p w:rsidR="003617C6" w:rsidRPr="00CE5EAB" w:rsidRDefault="003617C6" w:rsidP="00AE79F3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rPr>
                <w:rFonts w:ascii="Comic Sans MS" w:hAnsi="Comic Sans MS"/>
              </w:rPr>
            </w:pPr>
            <w:r w:rsidRPr="00CE5EAB">
              <w:rPr>
                <w:rFonts w:ascii="Comic Sans MS" w:hAnsi="Comic Sans MS"/>
              </w:rPr>
              <w:t>Nesneleri inceden kalına doğru sıralamakta zorlandınız mı?</w:t>
            </w:r>
          </w:p>
          <w:p w:rsidR="003617C6" w:rsidRPr="00CE5EAB" w:rsidRDefault="003617C6" w:rsidP="00AE79F3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rPr>
                <w:rFonts w:ascii="Comic Sans MS" w:hAnsi="Comic Sans MS"/>
              </w:rPr>
            </w:pPr>
          </w:p>
          <w:p w:rsidR="003617C6" w:rsidRPr="00CE5EAB" w:rsidRDefault="003617C6" w:rsidP="00AE79F3">
            <w:pPr>
              <w:pStyle w:val="hatice"/>
              <w:numPr>
                <w:ilvl w:val="0"/>
                <w:numId w:val="0"/>
              </w:numPr>
              <w:tabs>
                <w:tab w:val="clear" w:pos="454"/>
                <w:tab w:val="left" w:pos="98"/>
              </w:tabs>
              <w:jc w:val="left"/>
            </w:pPr>
            <w:r w:rsidRPr="00CE5EAB">
              <w:rPr>
                <w:rFonts w:cs="Calibri"/>
                <w:b/>
              </w:rPr>
              <w:t>UYARLAMA:</w:t>
            </w:r>
            <w:r w:rsidRPr="00CE5EAB">
              <w:rPr>
                <w:rFonts w:ascii="Arial T. Tur" w:hAnsi="Arial T. Tur"/>
              </w:rPr>
              <w:t>Sınıfta özel gereksinimli bir çocuk bulunuyor ise etkinliğin öğrenme süreci, “MEB OÖE Programı Özel Gereksinimli Çocukları Desteklemede Dikkat Edilmesi Gereken Noktalar” metnindeki bilgiler doğrultusunda düzenleni</w:t>
            </w:r>
            <w:r w:rsidRPr="00CE5EAB">
              <w:t>R</w:t>
            </w:r>
          </w:p>
        </w:tc>
      </w:tr>
    </w:tbl>
    <w:p w:rsidR="003617C6" w:rsidRPr="00AE79F3" w:rsidRDefault="003617C6" w:rsidP="00AE79F3">
      <w:pPr>
        <w:spacing w:after="0" w:line="240" w:lineRule="auto"/>
      </w:pPr>
    </w:p>
    <w:sectPr w:rsidR="003617C6" w:rsidRPr="00AE79F3" w:rsidSect="00D77DC0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7C6" w:rsidRDefault="003617C6" w:rsidP="00806A98">
      <w:pPr>
        <w:spacing w:after="0" w:line="240" w:lineRule="auto"/>
      </w:pPr>
      <w:r>
        <w:separator/>
      </w:r>
    </w:p>
  </w:endnote>
  <w:endnote w:type="continuationSeparator" w:id="0">
    <w:p w:rsidR="003617C6" w:rsidRDefault="003617C6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T. Tur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7C6" w:rsidRDefault="003617C6">
    <w:pPr>
      <w:pStyle w:val="Footer"/>
    </w:pPr>
  </w:p>
  <w:p w:rsidR="003617C6" w:rsidRDefault="003617C6">
    <w:pPr>
      <w:pStyle w:val="Footer"/>
    </w:pPr>
  </w:p>
  <w:p w:rsidR="003617C6" w:rsidRDefault="00361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7C6" w:rsidRDefault="003617C6" w:rsidP="00806A98">
      <w:pPr>
        <w:spacing w:after="0" w:line="240" w:lineRule="auto"/>
      </w:pPr>
      <w:r>
        <w:separator/>
      </w:r>
    </w:p>
  </w:footnote>
  <w:footnote w:type="continuationSeparator" w:id="0">
    <w:p w:rsidR="003617C6" w:rsidRDefault="003617C6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CB4B3C"/>
    <w:multiLevelType w:val="hybridMultilevel"/>
    <w:tmpl w:val="1CD6C59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A246B2"/>
    <w:multiLevelType w:val="hybridMultilevel"/>
    <w:tmpl w:val="5E32F6D4"/>
    <w:lvl w:ilvl="0" w:tplc="041F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6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9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2"/>
  </w:num>
  <w:num w:numId="14">
    <w:abstractNumId w:val="15"/>
  </w:num>
  <w:num w:numId="15">
    <w:abstractNumId w:val="8"/>
  </w:num>
  <w:num w:numId="16">
    <w:abstractNumId w:val="10"/>
  </w:num>
  <w:num w:numId="17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07649"/>
    <w:rsid w:val="00011F74"/>
    <w:rsid w:val="000306BF"/>
    <w:rsid w:val="000614C2"/>
    <w:rsid w:val="00081E7C"/>
    <w:rsid w:val="000867DE"/>
    <w:rsid w:val="000C3811"/>
    <w:rsid w:val="000C4FD0"/>
    <w:rsid w:val="000F0BDE"/>
    <w:rsid w:val="000F3B1A"/>
    <w:rsid w:val="00113F35"/>
    <w:rsid w:val="00126263"/>
    <w:rsid w:val="00137982"/>
    <w:rsid w:val="00150544"/>
    <w:rsid w:val="0015787C"/>
    <w:rsid w:val="0016439D"/>
    <w:rsid w:val="00165788"/>
    <w:rsid w:val="001768DA"/>
    <w:rsid w:val="00177D55"/>
    <w:rsid w:val="0018560E"/>
    <w:rsid w:val="00195CDE"/>
    <w:rsid w:val="001A45E0"/>
    <w:rsid w:val="001D0122"/>
    <w:rsid w:val="001D54DE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617C6"/>
    <w:rsid w:val="00371A7D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4F5861"/>
    <w:rsid w:val="00501610"/>
    <w:rsid w:val="00504F68"/>
    <w:rsid w:val="0051753C"/>
    <w:rsid w:val="00521BB8"/>
    <w:rsid w:val="00527203"/>
    <w:rsid w:val="00527AF3"/>
    <w:rsid w:val="005364CF"/>
    <w:rsid w:val="00543CCE"/>
    <w:rsid w:val="0057788E"/>
    <w:rsid w:val="00577EBE"/>
    <w:rsid w:val="0059067C"/>
    <w:rsid w:val="00595299"/>
    <w:rsid w:val="005B492E"/>
    <w:rsid w:val="005C3EC7"/>
    <w:rsid w:val="005C5442"/>
    <w:rsid w:val="005D35FA"/>
    <w:rsid w:val="005E4D38"/>
    <w:rsid w:val="00606432"/>
    <w:rsid w:val="00606435"/>
    <w:rsid w:val="00633088"/>
    <w:rsid w:val="0064489B"/>
    <w:rsid w:val="006836CC"/>
    <w:rsid w:val="006B5B61"/>
    <w:rsid w:val="006C6AB7"/>
    <w:rsid w:val="006D28C4"/>
    <w:rsid w:val="006D6401"/>
    <w:rsid w:val="006D6FD2"/>
    <w:rsid w:val="006E1899"/>
    <w:rsid w:val="0074215C"/>
    <w:rsid w:val="007527A3"/>
    <w:rsid w:val="00764F63"/>
    <w:rsid w:val="007706DB"/>
    <w:rsid w:val="007729F9"/>
    <w:rsid w:val="007D5707"/>
    <w:rsid w:val="007F1D56"/>
    <w:rsid w:val="00801C8B"/>
    <w:rsid w:val="00806A98"/>
    <w:rsid w:val="008432E8"/>
    <w:rsid w:val="0085733F"/>
    <w:rsid w:val="008637FB"/>
    <w:rsid w:val="00881408"/>
    <w:rsid w:val="00890E89"/>
    <w:rsid w:val="008978B2"/>
    <w:rsid w:val="008B7296"/>
    <w:rsid w:val="008B7CE0"/>
    <w:rsid w:val="008E20FE"/>
    <w:rsid w:val="0092742D"/>
    <w:rsid w:val="009319CC"/>
    <w:rsid w:val="009322A4"/>
    <w:rsid w:val="009367C8"/>
    <w:rsid w:val="00942E94"/>
    <w:rsid w:val="00947621"/>
    <w:rsid w:val="00954DBC"/>
    <w:rsid w:val="0099337A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C0921"/>
    <w:rsid w:val="00AC3747"/>
    <w:rsid w:val="00AD00DF"/>
    <w:rsid w:val="00AD188D"/>
    <w:rsid w:val="00AE611F"/>
    <w:rsid w:val="00AE79F3"/>
    <w:rsid w:val="00AF1049"/>
    <w:rsid w:val="00B01D95"/>
    <w:rsid w:val="00B0732E"/>
    <w:rsid w:val="00B131D1"/>
    <w:rsid w:val="00B43703"/>
    <w:rsid w:val="00B64698"/>
    <w:rsid w:val="00B67CE3"/>
    <w:rsid w:val="00B711CE"/>
    <w:rsid w:val="00B93E65"/>
    <w:rsid w:val="00BA482B"/>
    <w:rsid w:val="00BB3A48"/>
    <w:rsid w:val="00BC6104"/>
    <w:rsid w:val="00BE067A"/>
    <w:rsid w:val="00C0205C"/>
    <w:rsid w:val="00C110B3"/>
    <w:rsid w:val="00C36564"/>
    <w:rsid w:val="00C3789F"/>
    <w:rsid w:val="00C644FA"/>
    <w:rsid w:val="00C66B23"/>
    <w:rsid w:val="00C826C2"/>
    <w:rsid w:val="00C903B4"/>
    <w:rsid w:val="00CA20A7"/>
    <w:rsid w:val="00CD2E39"/>
    <w:rsid w:val="00CE5EAB"/>
    <w:rsid w:val="00CE6E6F"/>
    <w:rsid w:val="00D21128"/>
    <w:rsid w:val="00D21969"/>
    <w:rsid w:val="00D46B5F"/>
    <w:rsid w:val="00D617CD"/>
    <w:rsid w:val="00D77DC0"/>
    <w:rsid w:val="00D94A26"/>
    <w:rsid w:val="00DB3A81"/>
    <w:rsid w:val="00E04C1B"/>
    <w:rsid w:val="00E1402F"/>
    <w:rsid w:val="00E34451"/>
    <w:rsid w:val="00E4402B"/>
    <w:rsid w:val="00E47557"/>
    <w:rsid w:val="00E614B8"/>
    <w:rsid w:val="00E66C24"/>
    <w:rsid w:val="00E823BB"/>
    <w:rsid w:val="00E8439E"/>
    <w:rsid w:val="00E90513"/>
    <w:rsid w:val="00E9611D"/>
    <w:rsid w:val="00E971F8"/>
    <w:rsid w:val="00EA4040"/>
    <w:rsid w:val="00EC6C15"/>
    <w:rsid w:val="00ED34F9"/>
    <w:rsid w:val="00ED6BD1"/>
    <w:rsid w:val="00ED7DEF"/>
    <w:rsid w:val="00EE47F4"/>
    <w:rsid w:val="00EF1A06"/>
    <w:rsid w:val="00F0673B"/>
    <w:rsid w:val="00F12C2C"/>
    <w:rsid w:val="00F25426"/>
    <w:rsid w:val="00F300A9"/>
    <w:rsid w:val="00F31E90"/>
    <w:rsid w:val="00F41E99"/>
    <w:rsid w:val="00F51D16"/>
    <w:rsid w:val="00F53DE0"/>
    <w:rsid w:val="00F61B8B"/>
    <w:rsid w:val="00F728E4"/>
    <w:rsid w:val="00F875E3"/>
    <w:rsid w:val="00F91FFA"/>
    <w:rsid w:val="00F92AFE"/>
    <w:rsid w:val="00FA608E"/>
    <w:rsid w:val="00FC374B"/>
    <w:rsid w:val="00FC771F"/>
    <w:rsid w:val="00FE7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AF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imes New Roman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  <w:style w:type="paragraph" w:customStyle="1" w:styleId="amlcaocukPlan">
    <w:name w:val="Çamlıca Çocuk Plan"/>
    <w:basedOn w:val="Normal"/>
    <w:uiPriority w:val="99"/>
    <w:rsid w:val="00B711CE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227" w:hanging="227"/>
    </w:pPr>
    <w:rPr>
      <w:rFonts w:cs="Calibri"/>
      <w:bCs/>
      <w:sz w:val="18"/>
      <w:szCs w:val="18"/>
    </w:rPr>
  </w:style>
  <w:style w:type="paragraph" w:customStyle="1" w:styleId="a-turkce">
    <w:name w:val="a-turkce"/>
    <w:basedOn w:val="Normal"/>
    <w:link w:val="a-turkceChar"/>
    <w:uiPriority w:val="99"/>
    <w:rsid w:val="00B711CE"/>
    <w:pPr>
      <w:tabs>
        <w:tab w:val="left" w:pos="964"/>
        <w:tab w:val="left" w:pos="1474"/>
        <w:tab w:val="left" w:pos="1644"/>
      </w:tabs>
      <w:spacing w:before="14" w:after="0" w:line="240" w:lineRule="auto"/>
      <w:ind w:left="227"/>
    </w:pPr>
    <w:rPr>
      <w:rFonts w:ascii="Arial T." w:hAnsi="Arial T."/>
      <w:b/>
      <w:noProof/>
      <w:sz w:val="24"/>
      <w:szCs w:val="20"/>
    </w:rPr>
  </w:style>
  <w:style w:type="character" w:customStyle="1" w:styleId="a-turkceChar">
    <w:name w:val="a-turkce Char"/>
    <w:link w:val="a-turkce"/>
    <w:uiPriority w:val="99"/>
    <w:locked/>
    <w:rsid w:val="00B711CE"/>
    <w:rPr>
      <w:rFonts w:ascii="Arial T." w:hAnsi="Arial T."/>
      <w:b/>
      <w:noProof/>
      <w:sz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54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6</Pages>
  <Words>933</Words>
  <Characters>5323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11</cp:revision>
  <dcterms:created xsi:type="dcterms:W3CDTF">2015-07-18T12:59:00Z</dcterms:created>
  <dcterms:modified xsi:type="dcterms:W3CDTF">2016-08-28T21:16:00Z</dcterms:modified>
</cp:coreProperties>
</file>